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EA" w:rsidRDefault="00583AEA" w:rsidP="000A2AAC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Зертханалық </w:t>
      </w:r>
      <w:r w:rsidRPr="00085E57">
        <w:rPr>
          <w:b/>
          <w:sz w:val="28"/>
          <w:szCs w:val="28"/>
          <w:lang w:val="kk-KZ"/>
        </w:rPr>
        <w:t>сабақтарының тақырыптары</w:t>
      </w:r>
    </w:p>
    <w:p w:rsidR="00583AEA" w:rsidRDefault="00583AEA" w:rsidP="00DF6307">
      <w:pPr>
        <w:ind w:firstLine="540"/>
        <w:rPr>
          <w:b/>
          <w:sz w:val="28"/>
          <w:szCs w:val="28"/>
          <w:lang w:val="kk-KZ"/>
        </w:rPr>
      </w:pPr>
    </w:p>
    <w:p w:rsidR="00583AEA" w:rsidRPr="0000449F" w:rsidRDefault="00583AEA" w:rsidP="0000449F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 xml:space="preserve"> </w:t>
      </w:r>
      <w:r w:rsidRPr="0000449F">
        <w:rPr>
          <w:b/>
          <w:sz w:val="28"/>
          <w:szCs w:val="28"/>
          <w:lang w:val="kk-KZ"/>
        </w:rPr>
        <w:t xml:space="preserve">1Ет  қоректілердің  обасы.    </w:t>
      </w:r>
    </w:p>
    <w:p w:rsidR="00583AEA" w:rsidRPr="0000449F" w:rsidRDefault="00583AEA" w:rsidP="0000449F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>ет  қоректілердің  обасы</w:t>
      </w:r>
      <w:r w:rsidRPr="0000449F">
        <w:rPr>
          <w:sz w:val="28"/>
          <w:szCs w:val="28"/>
          <w:lang w:val="kk-KZ"/>
        </w:rPr>
        <w:t>мен таныстыру.</w:t>
      </w:r>
    </w:p>
    <w:p w:rsidR="00583AEA" w:rsidRPr="0000449F" w:rsidRDefault="00583AEA" w:rsidP="0000449F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00449F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00449F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00449F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00449F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 w:rsidRPr="0000449F">
        <w:rPr>
          <w:sz w:val="28"/>
          <w:szCs w:val="28"/>
          <w:lang w:val="kk-KZ"/>
        </w:rPr>
        <w:t xml:space="preserve"> 3, с. 36-49; </w:t>
      </w:r>
    </w:p>
    <w:p w:rsidR="00583AEA" w:rsidRDefault="00583AEA" w:rsidP="0000449F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00449F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00449F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00449F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00449F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  <w:lang w:val="kk-KZ"/>
        </w:rPr>
        <w:t>Ет  қоректілердің  обасына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kk-KZ"/>
        </w:rPr>
        <w:t xml:space="preserve">Ет  қоректілердің  обасын қандай аурулардан ажыратамыз? 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 xml:space="preserve"> </w:t>
      </w:r>
      <w:r w:rsidRPr="008A4700">
        <w:rPr>
          <w:b/>
          <w:sz w:val="28"/>
          <w:szCs w:val="28"/>
          <w:lang w:val="kk-KZ"/>
        </w:rPr>
        <w:t>2Иттің  парвовирустық энтериті.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>иттің  парвовирустық энтериті</w:t>
      </w:r>
      <w:r w:rsidRPr="0000449F">
        <w:rPr>
          <w:sz w:val="28"/>
          <w:szCs w:val="28"/>
          <w:lang w:val="kk-KZ"/>
        </w:rPr>
        <w:t>мен таныстыру.</w:t>
      </w:r>
    </w:p>
    <w:p w:rsidR="00583AEA" w:rsidRPr="0000449F" w:rsidRDefault="00583AEA" w:rsidP="008A4700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49-54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  <w:lang w:val="kk-KZ"/>
        </w:rPr>
        <w:t>Иттің  парвовирустық энтеритіна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kk-KZ"/>
        </w:rPr>
        <w:t xml:space="preserve">Иттің  парвовирустық энтериті қандай аурулардан ажыратамыз? </w:t>
      </w:r>
    </w:p>
    <w:p w:rsidR="00583AEA" w:rsidRPr="008A4700" w:rsidRDefault="00583AEA" w:rsidP="0000449F">
      <w:pPr>
        <w:ind w:left="600" w:hanging="600"/>
        <w:jc w:val="both"/>
        <w:rPr>
          <w:b/>
          <w:sz w:val="28"/>
          <w:szCs w:val="28"/>
          <w:lang w:val="kk-KZ"/>
        </w:rPr>
      </w:pPr>
    </w:p>
    <w:p w:rsidR="00583AEA" w:rsidRPr="008A4700" w:rsidRDefault="00583AEA" w:rsidP="008A4700">
      <w:pPr>
        <w:jc w:val="both"/>
        <w:rPr>
          <w:b/>
          <w:sz w:val="28"/>
          <w:szCs w:val="28"/>
          <w:lang w:val="kk-KZ"/>
        </w:rPr>
      </w:pPr>
      <w:r w:rsidRPr="008A4700">
        <w:rPr>
          <w:b/>
          <w:sz w:val="28"/>
          <w:szCs w:val="28"/>
          <w:lang w:val="kk-KZ"/>
        </w:rPr>
        <w:t xml:space="preserve">Тақырып 3 Үй қоянының  миксоматозы.   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>Үй қоянының  миксоматозы</w:t>
      </w:r>
      <w:r w:rsidRPr="0000449F">
        <w:rPr>
          <w:sz w:val="28"/>
          <w:szCs w:val="28"/>
          <w:lang w:val="kk-KZ"/>
        </w:rPr>
        <w:t>мен таныстыру.</w:t>
      </w:r>
    </w:p>
    <w:p w:rsidR="00583AEA" w:rsidRPr="0000449F" w:rsidRDefault="00583AEA" w:rsidP="008A4700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</w:t>
      </w:r>
      <w:r w:rsidRPr="0000449F">
        <w:rPr>
          <w:sz w:val="28"/>
          <w:szCs w:val="28"/>
          <w:lang w:val="kk-KZ"/>
        </w:rPr>
        <w:t xml:space="preserve">, с. 36-49;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Үй </w:t>
      </w:r>
      <w:r>
        <w:rPr>
          <w:sz w:val="28"/>
          <w:szCs w:val="28"/>
          <w:lang w:val="kk-KZ"/>
        </w:rPr>
        <w:t>қоянының  миксоматозына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 w:rsidRPr="00DF6307">
        <w:rPr>
          <w:sz w:val="28"/>
          <w:szCs w:val="28"/>
          <w:lang w:val="kk-KZ"/>
        </w:rPr>
        <w:t xml:space="preserve">Үй </w:t>
      </w:r>
      <w:r>
        <w:rPr>
          <w:sz w:val="28"/>
          <w:szCs w:val="28"/>
          <w:lang w:val="kk-KZ"/>
        </w:rPr>
        <w:t xml:space="preserve">қоянының  миксоматозын қандай аурулардан ажыратамыз? 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8A4700">
        <w:rPr>
          <w:b/>
          <w:sz w:val="28"/>
          <w:szCs w:val="28"/>
          <w:lang w:val="kk-KZ"/>
        </w:rPr>
        <w:t>4Ауески  ауруы.</w:t>
      </w:r>
    </w:p>
    <w:p w:rsidR="00583AEA" w:rsidRPr="00936FA7" w:rsidRDefault="00583AEA" w:rsidP="00EB36A1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36FA7">
        <w:rPr>
          <w:b/>
          <w:sz w:val="28"/>
          <w:szCs w:val="28"/>
          <w:lang w:val="kk-KZ"/>
        </w:rPr>
        <w:t>Мақсаты:</w:t>
      </w:r>
      <w:r w:rsidRPr="00936FA7">
        <w:rPr>
          <w:sz w:val="28"/>
          <w:szCs w:val="28"/>
          <w:lang w:val="kk-KZ"/>
        </w:rPr>
        <w:t xml:space="preserve"> Ауески ауруы туралы түсінік қалыптастыру, аурудың ерекшеліктерімен танысу.</w:t>
      </w:r>
    </w:p>
    <w:p w:rsidR="00583AEA" w:rsidRPr="00936FA7" w:rsidRDefault="00583AEA" w:rsidP="00EB36A1">
      <w:pPr>
        <w:jc w:val="both"/>
        <w:rPr>
          <w:b/>
          <w:sz w:val="28"/>
          <w:szCs w:val="28"/>
          <w:lang w:val="kk-KZ"/>
        </w:rPr>
      </w:pPr>
      <w:r w:rsidRPr="00936FA7">
        <w:rPr>
          <w:b/>
          <w:sz w:val="28"/>
          <w:szCs w:val="28"/>
          <w:lang w:val="kk-KZ"/>
        </w:rPr>
        <w:t>Жоспары :</w:t>
      </w:r>
    </w:p>
    <w:p w:rsidR="00583AEA" w:rsidRPr="00936FA7" w:rsidRDefault="00583AEA" w:rsidP="00EB36A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36FA7">
        <w:rPr>
          <w:sz w:val="28"/>
          <w:szCs w:val="28"/>
          <w:lang w:val="kk-KZ"/>
        </w:rPr>
        <w:t>Ауески ауруына сипаттама;</w:t>
      </w:r>
    </w:p>
    <w:p w:rsidR="00583AEA" w:rsidRPr="00936FA7" w:rsidRDefault="00583AEA" w:rsidP="00EB36A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36FA7">
        <w:rPr>
          <w:sz w:val="28"/>
          <w:szCs w:val="28"/>
          <w:lang w:val="kk-KZ"/>
        </w:rPr>
        <w:t>Ауру қоздырушысы мен індеттік ерекшеліктері;</w:t>
      </w:r>
    </w:p>
    <w:p w:rsidR="00583AEA" w:rsidRPr="00936FA7" w:rsidRDefault="00583AEA" w:rsidP="00EB36A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36FA7">
        <w:rPr>
          <w:sz w:val="28"/>
          <w:szCs w:val="28"/>
          <w:lang w:val="kk-KZ"/>
        </w:rPr>
        <w:t>Дерттенуі мен аурудың өтуі;</w:t>
      </w:r>
    </w:p>
    <w:p w:rsidR="00583AEA" w:rsidRPr="00EB36A1" w:rsidRDefault="00583AEA" w:rsidP="00EB36A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36FA7">
        <w:rPr>
          <w:sz w:val="28"/>
          <w:szCs w:val="28"/>
          <w:lang w:val="kk-KZ"/>
        </w:rPr>
        <w:t xml:space="preserve">Патологоанатомиялық өзгерістері мен балауы. 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66-88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  <w:lang w:val="kk-KZ"/>
        </w:rPr>
        <w:t>Ауески 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Pr="00611AC8" w:rsidRDefault="00583AEA" w:rsidP="008A4700">
      <w:pPr>
        <w:ind w:left="600" w:hanging="600"/>
        <w:jc w:val="both"/>
        <w:rPr>
          <w:sz w:val="28"/>
          <w:szCs w:val="28"/>
        </w:rPr>
      </w:pPr>
      <w:r w:rsidRPr="0000449F"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kk-KZ"/>
        </w:rPr>
        <w:t xml:space="preserve">Ауески  ауруын қандай аурулардан ажыратамыз? </w:t>
      </w:r>
    </w:p>
    <w:p w:rsidR="00583AEA" w:rsidRPr="00611AC8" w:rsidRDefault="00583AEA" w:rsidP="00EB36A1">
      <w:pPr>
        <w:jc w:val="both"/>
        <w:rPr>
          <w:sz w:val="28"/>
          <w:szCs w:val="28"/>
        </w:rPr>
      </w:pP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C15EF">
        <w:rPr>
          <w:b/>
          <w:sz w:val="28"/>
          <w:szCs w:val="28"/>
        </w:rPr>
        <w:t>5</w:t>
      </w:r>
      <w:r>
        <w:rPr>
          <w:b/>
          <w:sz w:val="28"/>
          <w:szCs w:val="28"/>
          <w:lang w:val="kk-KZ"/>
        </w:rPr>
        <w:t>Сіреспе</w:t>
      </w:r>
      <w:r w:rsidRPr="008A4700">
        <w:rPr>
          <w:b/>
          <w:sz w:val="28"/>
          <w:szCs w:val="28"/>
          <w:lang w:val="kk-KZ"/>
        </w:rPr>
        <w:t>.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en-US"/>
        </w:rPr>
        <w:t>c</w:t>
      </w:r>
      <w:r w:rsidRPr="00DF6307">
        <w:rPr>
          <w:sz w:val="28"/>
          <w:szCs w:val="28"/>
          <w:lang w:val="kk-KZ"/>
        </w:rPr>
        <w:t>іреспе.</w:t>
      </w:r>
      <w:r>
        <w:rPr>
          <w:sz w:val="28"/>
          <w:szCs w:val="28"/>
          <w:lang w:val="kk-KZ"/>
        </w:rPr>
        <w:t xml:space="preserve"> 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8A4700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49-54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Сіреспе 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</w:t>
      </w:r>
    </w:p>
    <w:p w:rsidR="00583AEA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kk-KZ"/>
        </w:rPr>
        <w:t xml:space="preserve">Сіреспе ауруын қандай аурулардан ажыратамыз? 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8A4700">
        <w:rPr>
          <w:b/>
          <w:sz w:val="28"/>
          <w:szCs w:val="28"/>
          <w:lang w:val="kk-KZ"/>
        </w:rPr>
        <w:t>6Ньюкасл  ауруы.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 </w:t>
      </w:r>
      <w:r>
        <w:rPr>
          <w:sz w:val="28"/>
          <w:szCs w:val="28"/>
          <w:lang w:val="kk-KZ"/>
        </w:rPr>
        <w:t xml:space="preserve">Ньюкасл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8A4700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89-104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Ньюкасл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kk-KZ"/>
        </w:rPr>
        <w:t xml:space="preserve">Ньюкасл  ауруын қандай аурулардан ажыратамыз? 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 w:rsidRPr="000C15EF">
        <w:rPr>
          <w:b/>
          <w:sz w:val="28"/>
          <w:szCs w:val="28"/>
          <w:lang w:val="kk-KZ"/>
        </w:rPr>
        <w:t>7</w:t>
      </w:r>
      <w:r w:rsidRPr="008A4700">
        <w:rPr>
          <w:b/>
          <w:sz w:val="28"/>
          <w:szCs w:val="28"/>
          <w:lang w:val="kk-KZ"/>
        </w:rPr>
        <w:t>Сальманеллез.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с</w:t>
      </w:r>
      <w:r w:rsidRPr="00DF6307">
        <w:rPr>
          <w:sz w:val="28"/>
          <w:szCs w:val="28"/>
          <w:lang w:val="kk-KZ"/>
        </w:rPr>
        <w:t>альманеллез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8A4700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>3, с. 55-64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4Сальманеллез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DF6307">
        <w:rPr>
          <w:sz w:val="28"/>
          <w:szCs w:val="28"/>
          <w:lang w:val="kk-KZ"/>
        </w:rPr>
        <w:t>Сальманеллез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8</w:t>
      </w:r>
      <w:r w:rsidRPr="00611AC8">
        <w:rPr>
          <w:b/>
          <w:sz w:val="28"/>
          <w:szCs w:val="28"/>
          <w:lang w:val="kk-KZ"/>
        </w:rPr>
        <w:t>Жұқпалы бронхит</w:t>
      </w:r>
      <w:r w:rsidRPr="008A4700">
        <w:rPr>
          <w:b/>
          <w:sz w:val="28"/>
          <w:szCs w:val="28"/>
          <w:lang w:val="kk-KZ"/>
        </w:rPr>
        <w:t>.</w:t>
      </w:r>
    </w:p>
    <w:p w:rsidR="00583AEA" w:rsidRPr="0000449F" w:rsidRDefault="00583AEA" w:rsidP="008A4700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ж</w:t>
      </w:r>
      <w:r w:rsidRPr="00DF6307">
        <w:rPr>
          <w:sz w:val="28"/>
          <w:szCs w:val="28"/>
          <w:lang w:val="kk-KZ"/>
        </w:rPr>
        <w:t>ұқпалы бронхит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8A4700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8A4700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49-54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A4700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A4700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A4700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4Жұқпалы бронхит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DF6307">
        <w:rPr>
          <w:sz w:val="28"/>
          <w:szCs w:val="28"/>
          <w:lang w:val="kk-KZ"/>
        </w:rPr>
        <w:t>Жұқпалы бронхит</w:t>
      </w:r>
      <w:r>
        <w:rPr>
          <w:sz w:val="28"/>
          <w:szCs w:val="28"/>
          <w:lang w:val="kk-KZ"/>
        </w:rPr>
        <w:t xml:space="preserve"> ауруын қандай аурулардан ажыратамыз? </w:t>
      </w:r>
    </w:p>
    <w:p w:rsidR="00583AEA" w:rsidRDefault="00583AEA" w:rsidP="008A4700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00449F" w:rsidRDefault="00583AEA" w:rsidP="00611AC8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9Тауықтың  жұқпалы  бурситы</w:t>
      </w:r>
      <w:r w:rsidRPr="008A4700">
        <w:rPr>
          <w:b/>
          <w:sz w:val="28"/>
          <w:szCs w:val="28"/>
          <w:lang w:val="kk-KZ"/>
        </w:rPr>
        <w:t>.</w:t>
      </w:r>
    </w:p>
    <w:p w:rsidR="00583AEA" w:rsidRPr="0000449F" w:rsidRDefault="00583AEA" w:rsidP="00611AC8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т</w:t>
      </w:r>
      <w:r w:rsidRPr="00DF6307">
        <w:rPr>
          <w:sz w:val="28"/>
          <w:szCs w:val="28"/>
          <w:lang w:val="kk-KZ"/>
        </w:rPr>
        <w:t>ауы</w:t>
      </w:r>
      <w:r>
        <w:rPr>
          <w:sz w:val="28"/>
          <w:szCs w:val="28"/>
          <w:lang w:val="kk-KZ"/>
        </w:rPr>
        <w:t xml:space="preserve">қтың  жұқпалы  бурсит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611AC8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611AC8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56-67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611AC8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4Тауы</w:t>
      </w:r>
      <w:r>
        <w:rPr>
          <w:sz w:val="28"/>
          <w:szCs w:val="28"/>
          <w:lang w:val="kk-KZ"/>
        </w:rPr>
        <w:t>қтың  жұқпалы  бурсит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DF6307">
        <w:rPr>
          <w:sz w:val="28"/>
          <w:szCs w:val="28"/>
          <w:lang w:val="kk-KZ"/>
        </w:rPr>
        <w:t>Тауы</w:t>
      </w:r>
      <w:r>
        <w:rPr>
          <w:sz w:val="28"/>
          <w:szCs w:val="28"/>
          <w:lang w:val="kk-KZ"/>
        </w:rPr>
        <w:t xml:space="preserve">қтың  жұқпалы  бурсит ауруын қандай аурулардан ажыратамыз? 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611AC8" w:rsidRDefault="00583AEA" w:rsidP="00A1040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10</w:t>
      </w:r>
      <w:r w:rsidRPr="00A1040E">
        <w:rPr>
          <w:b/>
          <w:sz w:val="28"/>
          <w:szCs w:val="28"/>
          <w:lang w:val="kk-KZ"/>
        </w:rPr>
        <w:t>Үйрек балапандарының  вирустық  гепатиты</w:t>
      </w:r>
      <w:r>
        <w:rPr>
          <w:b/>
          <w:sz w:val="28"/>
          <w:szCs w:val="28"/>
          <w:lang w:val="kk-KZ"/>
        </w:rPr>
        <w:t>.</w:t>
      </w:r>
    </w:p>
    <w:p w:rsidR="00583AEA" w:rsidRPr="0000449F" w:rsidRDefault="00583AEA" w:rsidP="00A1040E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ү</w:t>
      </w:r>
      <w:r w:rsidRPr="00A1040E">
        <w:rPr>
          <w:sz w:val="28"/>
          <w:szCs w:val="28"/>
          <w:lang w:val="kk-KZ"/>
        </w:rPr>
        <w:t>йрек ба</w:t>
      </w:r>
      <w:r>
        <w:rPr>
          <w:sz w:val="28"/>
          <w:szCs w:val="28"/>
          <w:lang w:val="kk-KZ"/>
        </w:rPr>
        <w:t xml:space="preserve">лапандарының  вирустық  гепатит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A1040E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A1040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A1040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583AEA" w:rsidRPr="00DF6307" w:rsidRDefault="00583AEA" w:rsidP="00A1040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583AEA" w:rsidRPr="0000449F" w:rsidRDefault="00583AEA" w:rsidP="00A1040E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1, с. 88-98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A1040E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A1040E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A1040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A1040E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A1040E">
      <w:pPr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 w:rsidRPr="00A1040E">
        <w:rPr>
          <w:sz w:val="28"/>
          <w:szCs w:val="28"/>
          <w:lang w:val="kk-KZ"/>
        </w:rPr>
        <w:t>Үйрек ба</w:t>
      </w:r>
      <w:r>
        <w:rPr>
          <w:sz w:val="28"/>
          <w:szCs w:val="28"/>
          <w:lang w:val="kk-KZ"/>
        </w:rPr>
        <w:t>лапандарының  вирустық  гепатит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A1040E">
      <w:pPr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A1040E">
        <w:rPr>
          <w:sz w:val="28"/>
          <w:szCs w:val="28"/>
          <w:lang w:val="kk-KZ"/>
        </w:rPr>
        <w:t>Үйрек ба</w:t>
      </w:r>
      <w:r>
        <w:rPr>
          <w:sz w:val="28"/>
          <w:szCs w:val="28"/>
          <w:lang w:val="kk-KZ"/>
        </w:rPr>
        <w:t xml:space="preserve">лапандарының  вирустық  гепатит ауруын қандай аурулардан ажыратамыз? 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00449F" w:rsidRDefault="00583AEA" w:rsidP="00611AC8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11</w:t>
      </w:r>
      <w:r w:rsidRPr="00611AC8">
        <w:rPr>
          <w:b/>
          <w:sz w:val="28"/>
          <w:szCs w:val="28"/>
          <w:lang w:val="kk-KZ"/>
        </w:rPr>
        <w:t>Токсоплазмоз</w:t>
      </w:r>
      <w:r w:rsidRPr="008A4700">
        <w:rPr>
          <w:b/>
          <w:sz w:val="28"/>
          <w:szCs w:val="28"/>
          <w:lang w:val="kk-KZ"/>
        </w:rPr>
        <w:t>.</w:t>
      </w:r>
    </w:p>
    <w:p w:rsidR="00583AEA" w:rsidRPr="0000449F" w:rsidRDefault="00583AEA" w:rsidP="00611AC8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т</w:t>
      </w:r>
      <w:r w:rsidRPr="00DF6307">
        <w:rPr>
          <w:sz w:val="28"/>
          <w:szCs w:val="28"/>
          <w:lang w:val="kk-KZ"/>
        </w:rPr>
        <w:t>оксоплазмоз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611AC8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 Балау (диагноз)</w:t>
      </w:r>
    </w:p>
    <w:p w:rsidR="00583AEA" w:rsidRPr="0000449F" w:rsidRDefault="00583AEA" w:rsidP="00611AC8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67-78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611AC8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4Токсоплазмоз</w:t>
      </w:r>
      <w:r>
        <w:rPr>
          <w:sz w:val="28"/>
          <w:szCs w:val="28"/>
          <w:lang w:val="kk-KZ"/>
        </w:rPr>
        <w:t xml:space="preserve">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 w:rsidRPr="00DF6307">
        <w:rPr>
          <w:sz w:val="28"/>
          <w:szCs w:val="28"/>
          <w:lang w:val="kk-KZ"/>
        </w:rPr>
        <w:t xml:space="preserve">Токсоплазмоз </w:t>
      </w:r>
      <w:r>
        <w:rPr>
          <w:sz w:val="28"/>
          <w:szCs w:val="28"/>
          <w:lang w:val="kk-KZ"/>
        </w:rPr>
        <w:t xml:space="preserve">ауруын қандай аурулардан ажыратамыз? </w:t>
      </w:r>
    </w:p>
    <w:p w:rsidR="00583AEA" w:rsidRPr="0000449F" w:rsidRDefault="00583AEA" w:rsidP="0000449F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611AC8" w:rsidRDefault="00583AEA" w:rsidP="00611AC8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12</w:t>
      </w:r>
      <w:r w:rsidRPr="00611AC8">
        <w:rPr>
          <w:b/>
          <w:sz w:val="28"/>
          <w:szCs w:val="28"/>
          <w:lang w:val="kk-KZ"/>
        </w:rPr>
        <w:t xml:space="preserve"> Дипилидиоз.</w:t>
      </w:r>
    </w:p>
    <w:p w:rsidR="00583AEA" w:rsidRPr="0000449F" w:rsidRDefault="00583AEA" w:rsidP="00611AC8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д</w:t>
      </w:r>
      <w:r w:rsidRPr="00DF6307">
        <w:rPr>
          <w:sz w:val="28"/>
          <w:szCs w:val="28"/>
          <w:lang w:val="kk-KZ"/>
        </w:rPr>
        <w:t>ипилидиоз</w:t>
      </w:r>
      <w:r>
        <w:rPr>
          <w:sz w:val="28"/>
          <w:szCs w:val="28"/>
          <w:lang w:val="kk-KZ"/>
        </w:rPr>
        <w:t xml:space="preserve">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611AC8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583AEA" w:rsidRPr="0000449F" w:rsidRDefault="00583AEA" w:rsidP="00611AC8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2, с. 87-92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611AC8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Дипилидиоз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Дипилидиозауруын қандай аурулардан ажыратамыз? </w:t>
      </w:r>
    </w:p>
    <w:p w:rsidR="00583AEA" w:rsidRDefault="00583AEA" w:rsidP="0000449F">
      <w:pPr>
        <w:ind w:left="600" w:hanging="600"/>
        <w:jc w:val="both"/>
        <w:rPr>
          <w:b/>
          <w:sz w:val="28"/>
          <w:szCs w:val="28"/>
          <w:lang w:val="kk-KZ"/>
        </w:rPr>
      </w:pPr>
    </w:p>
    <w:p w:rsidR="00583AEA" w:rsidRPr="00611AC8" w:rsidRDefault="00583AEA" w:rsidP="00611AC8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 xml:space="preserve">13 </w:t>
      </w:r>
      <w:r w:rsidRPr="00611AC8">
        <w:rPr>
          <w:b/>
          <w:sz w:val="28"/>
          <w:szCs w:val="28"/>
          <w:lang w:val="kk-KZ"/>
        </w:rPr>
        <w:t>Ет қоректі жануарлардың описторхозы және клонорхозы.</w:t>
      </w:r>
    </w:p>
    <w:p w:rsidR="00583AEA" w:rsidRPr="0000449F" w:rsidRDefault="00583AEA" w:rsidP="00611AC8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е</w:t>
      </w:r>
      <w:r w:rsidRPr="00DF6307">
        <w:rPr>
          <w:sz w:val="28"/>
          <w:szCs w:val="28"/>
          <w:lang w:val="kk-KZ"/>
        </w:rPr>
        <w:t>т қорект</w:t>
      </w:r>
      <w:r>
        <w:rPr>
          <w:sz w:val="28"/>
          <w:szCs w:val="28"/>
          <w:lang w:val="kk-KZ"/>
        </w:rPr>
        <w:t xml:space="preserve">і жануарлардың описторхоз және клонорхоз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611AC8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583AEA" w:rsidRPr="0000449F" w:rsidRDefault="00583AEA" w:rsidP="00611AC8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3, с. 67-78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611AC8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611AC8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611AC8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Описторхоз және клонорхоз 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Описторхоз және клонорхозауруын қандай аурулардан ажыратамыз? </w:t>
      </w:r>
    </w:p>
    <w:p w:rsidR="00583AEA" w:rsidRDefault="00583AEA" w:rsidP="00611AC8">
      <w:pPr>
        <w:ind w:left="600" w:hanging="600"/>
        <w:jc w:val="both"/>
        <w:rPr>
          <w:sz w:val="28"/>
          <w:szCs w:val="28"/>
          <w:lang w:val="kk-KZ"/>
        </w:rPr>
      </w:pPr>
    </w:p>
    <w:p w:rsidR="00583AEA" w:rsidRPr="00611AC8" w:rsidRDefault="00583AEA" w:rsidP="00896704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>14</w:t>
      </w:r>
      <w:r w:rsidRPr="00611AC8">
        <w:rPr>
          <w:b/>
          <w:sz w:val="28"/>
          <w:szCs w:val="28"/>
          <w:lang w:val="kk-KZ"/>
        </w:rPr>
        <w:t>Ет қоректі жануарлардың метархозы, псевдамфистамозы</w:t>
      </w:r>
      <w:r>
        <w:rPr>
          <w:b/>
          <w:sz w:val="28"/>
          <w:szCs w:val="28"/>
          <w:lang w:val="kk-KZ"/>
        </w:rPr>
        <w:t>.</w:t>
      </w:r>
    </w:p>
    <w:p w:rsidR="00583AEA" w:rsidRPr="0000449F" w:rsidRDefault="00583AEA" w:rsidP="00896704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е</w:t>
      </w:r>
      <w:r w:rsidRPr="00DF6307">
        <w:rPr>
          <w:sz w:val="28"/>
          <w:szCs w:val="28"/>
          <w:lang w:val="kk-KZ"/>
        </w:rPr>
        <w:t xml:space="preserve">т </w:t>
      </w:r>
      <w:r>
        <w:rPr>
          <w:sz w:val="28"/>
          <w:szCs w:val="28"/>
          <w:lang w:val="kk-KZ"/>
        </w:rPr>
        <w:t>қоректі жануарлардың метархоз</w:t>
      </w:r>
      <w:r w:rsidRPr="00DF630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псевдамфистамоз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896704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Pr="0000449F" w:rsidRDefault="00583AEA" w:rsidP="00EB36A1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583AEA" w:rsidRPr="0000449F" w:rsidRDefault="00583AEA" w:rsidP="00896704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>1, с. 99-102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96704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96704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96704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Метархоз</w:t>
      </w:r>
      <w:r w:rsidRPr="00DF630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псевдамфистамоз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896704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Метархоз</w:t>
      </w:r>
      <w:r w:rsidRPr="00DF6307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псевдамфистамоз ауруын қандай аурулардан ажыратамыз? </w:t>
      </w:r>
    </w:p>
    <w:p w:rsidR="00583AEA" w:rsidRPr="00896704" w:rsidRDefault="00583AEA" w:rsidP="00896704">
      <w:pPr>
        <w:jc w:val="both"/>
        <w:rPr>
          <w:b/>
          <w:sz w:val="28"/>
          <w:szCs w:val="28"/>
          <w:lang w:val="kk-KZ"/>
        </w:rPr>
      </w:pPr>
    </w:p>
    <w:p w:rsidR="00583AEA" w:rsidRPr="00896704" w:rsidRDefault="00583AEA" w:rsidP="0089670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15</w:t>
      </w:r>
      <w:r w:rsidRPr="00896704">
        <w:rPr>
          <w:b/>
          <w:sz w:val="28"/>
          <w:szCs w:val="28"/>
          <w:lang w:val="kk-KZ"/>
        </w:rPr>
        <w:t>Иттердің  эхинококкозы  және альвеококкозы.</w:t>
      </w:r>
    </w:p>
    <w:p w:rsidR="00583AEA" w:rsidRPr="0000449F" w:rsidRDefault="00583AEA" w:rsidP="00896704">
      <w:pPr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Сабақ мақсаты:</w:t>
      </w:r>
      <w:r w:rsidRPr="0000449F">
        <w:rPr>
          <w:sz w:val="28"/>
          <w:szCs w:val="28"/>
          <w:lang w:val="kk-KZ"/>
        </w:rPr>
        <w:t xml:space="preserve"> Студенттерді</w:t>
      </w:r>
      <w:r>
        <w:rPr>
          <w:sz w:val="28"/>
          <w:szCs w:val="28"/>
          <w:lang w:val="kk-KZ"/>
        </w:rPr>
        <w:t>и</w:t>
      </w:r>
      <w:r w:rsidRPr="00DF6307">
        <w:rPr>
          <w:sz w:val="28"/>
          <w:szCs w:val="28"/>
          <w:lang w:val="kk-KZ"/>
        </w:rPr>
        <w:t>ттердің  э</w:t>
      </w:r>
      <w:r>
        <w:rPr>
          <w:sz w:val="28"/>
          <w:szCs w:val="28"/>
          <w:lang w:val="kk-KZ"/>
        </w:rPr>
        <w:t xml:space="preserve">хинококкоз  және альвеококкоз ауруымен </w:t>
      </w:r>
      <w:r w:rsidRPr="0000449F">
        <w:rPr>
          <w:sz w:val="28"/>
          <w:szCs w:val="28"/>
          <w:lang w:val="kk-KZ"/>
        </w:rPr>
        <w:t>таныстыру.</w:t>
      </w:r>
    </w:p>
    <w:p w:rsidR="00583AEA" w:rsidRPr="0000449F" w:rsidRDefault="00583AEA" w:rsidP="00896704">
      <w:pPr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Жоспар:  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DF6307">
        <w:rPr>
          <w:sz w:val="28"/>
          <w:szCs w:val="28"/>
          <w:lang w:val="kk-KZ"/>
        </w:rPr>
        <w:t>Патогенезі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</w:p>
    <w:p w:rsidR="00583AEA" w:rsidRDefault="00583AEA" w:rsidP="00896704">
      <w:pPr>
        <w:ind w:left="600" w:hanging="6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Pr="00DF6307">
        <w:rPr>
          <w:sz w:val="28"/>
          <w:szCs w:val="28"/>
          <w:lang w:val="kk-KZ"/>
        </w:rPr>
        <w:t xml:space="preserve"> Балау (диагноз)</w:t>
      </w:r>
    </w:p>
    <w:p w:rsidR="00583AEA" w:rsidRPr="0000449F" w:rsidRDefault="00583AEA" w:rsidP="00896704">
      <w:pPr>
        <w:ind w:left="600" w:hanging="600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583AEA" w:rsidRPr="0000449F" w:rsidRDefault="00583AEA" w:rsidP="00896704">
      <w:pPr>
        <w:tabs>
          <w:tab w:val="left" w:pos="600"/>
        </w:tabs>
        <w:jc w:val="both"/>
        <w:rPr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>Әдебиеттер:</w:t>
      </w:r>
      <w:r>
        <w:rPr>
          <w:sz w:val="28"/>
          <w:szCs w:val="28"/>
          <w:lang w:val="kk-KZ"/>
        </w:rPr>
        <w:t xml:space="preserve"> 3, с. 109-115</w:t>
      </w:r>
      <w:r w:rsidRPr="0000449F">
        <w:rPr>
          <w:sz w:val="28"/>
          <w:szCs w:val="28"/>
          <w:lang w:val="kk-KZ"/>
        </w:rPr>
        <w:t xml:space="preserve">; </w:t>
      </w:r>
    </w:p>
    <w:p w:rsidR="00583AEA" w:rsidRDefault="00583AEA" w:rsidP="00896704">
      <w:pPr>
        <w:ind w:left="600" w:hanging="600"/>
        <w:jc w:val="both"/>
        <w:rPr>
          <w:b/>
          <w:sz w:val="28"/>
          <w:szCs w:val="28"/>
          <w:lang w:val="kk-KZ"/>
        </w:rPr>
      </w:pPr>
      <w:r w:rsidRPr="0000449F">
        <w:rPr>
          <w:b/>
          <w:sz w:val="28"/>
          <w:szCs w:val="28"/>
          <w:lang w:val="kk-KZ"/>
        </w:rPr>
        <w:t xml:space="preserve">Бақылау сұрақтары: </w:t>
      </w:r>
    </w:p>
    <w:p w:rsidR="00583AEA" w:rsidRPr="0000449F" w:rsidRDefault="00583AEA" w:rsidP="00896704">
      <w:pPr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 xml:space="preserve">1 </w:t>
      </w:r>
      <w:r w:rsidRPr="00DF6307">
        <w:rPr>
          <w:sz w:val="28"/>
          <w:szCs w:val="28"/>
          <w:lang w:val="kk-KZ"/>
        </w:rPr>
        <w:t>Аурудың сиппатамасы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2 Патогенезі</w:t>
      </w:r>
      <w:r>
        <w:rPr>
          <w:sz w:val="28"/>
          <w:szCs w:val="28"/>
          <w:lang w:val="kk-KZ"/>
        </w:rPr>
        <w:t xml:space="preserve"> қандай?</w:t>
      </w:r>
    </w:p>
    <w:p w:rsidR="00583AEA" w:rsidRPr="00DF6307" w:rsidRDefault="00583AEA" w:rsidP="00896704">
      <w:pPr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3 Патоморфологиялық өзгерістер</w:t>
      </w:r>
      <w:r>
        <w:rPr>
          <w:sz w:val="28"/>
          <w:szCs w:val="28"/>
          <w:lang w:val="kk-KZ"/>
        </w:rPr>
        <w:t>і қандай?</w:t>
      </w:r>
    </w:p>
    <w:p w:rsidR="00583AEA" w:rsidRDefault="00583AEA" w:rsidP="00896704">
      <w:pPr>
        <w:ind w:left="600" w:hanging="600"/>
        <w:jc w:val="both"/>
        <w:rPr>
          <w:sz w:val="28"/>
          <w:szCs w:val="28"/>
          <w:lang w:val="kk-KZ"/>
        </w:rPr>
      </w:pPr>
      <w:r w:rsidRPr="00DF6307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Эхинококкоз  және альвеококкоз ауруына қалай б</w:t>
      </w:r>
      <w:r w:rsidRPr="00DF6307">
        <w:rPr>
          <w:sz w:val="28"/>
          <w:szCs w:val="28"/>
          <w:lang w:val="kk-KZ"/>
        </w:rPr>
        <w:t>алау (диагноз)</w:t>
      </w:r>
      <w:r>
        <w:rPr>
          <w:sz w:val="28"/>
          <w:szCs w:val="28"/>
          <w:lang w:val="kk-KZ"/>
        </w:rPr>
        <w:t xml:space="preserve"> қоямыз?</w:t>
      </w:r>
    </w:p>
    <w:p w:rsidR="00583AEA" w:rsidRDefault="00583AEA" w:rsidP="00896704">
      <w:pPr>
        <w:ind w:left="600" w:hanging="600"/>
        <w:jc w:val="both"/>
        <w:rPr>
          <w:sz w:val="28"/>
          <w:szCs w:val="28"/>
          <w:lang w:val="kk-KZ"/>
        </w:rPr>
      </w:pPr>
      <w:r w:rsidRPr="0000449F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Эхинококкоз  және альвеококкоз ауруын қандай аурулардан ажыратамыз? </w:t>
      </w:r>
    </w:p>
    <w:p w:rsidR="00583AEA" w:rsidRDefault="00583AEA" w:rsidP="00DF6307">
      <w:pPr>
        <w:rPr>
          <w:b/>
          <w:sz w:val="28"/>
          <w:szCs w:val="28"/>
          <w:lang w:val="kk-KZ"/>
        </w:rPr>
      </w:pPr>
    </w:p>
    <w:p w:rsidR="00583AEA" w:rsidRPr="00085E57" w:rsidRDefault="00583AEA" w:rsidP="00DF6307">
      <w:pPr>
        <w:rPr>
          <w:b/>
          <w:sz w:val="28"/>
          <w:szCs w:val="28"/>
          <w:lang w:val="kk-KZ"/>
        </w:rPr>
      </w:pPr>
      <w:r w:rsidRPr="00085E57">
        <w:rPr>
          <w:b/>
          <w:sz w:val="28"/>
          <w:szCs w:val="28"/>
          <w:lang w:val="kk-KZ"/>
        </w:rPr>
        <w:t>Ұсынылатың әдебиеттер тізімі</w:t>
      </w:r>
    </w:p>
    <w:p w:rsidR="00583AEA" w:rsidRPr="00085E57" w:rsidRDefault="00583AEA" w:rsidP="00DF6307">
      <w:pPr>
        <w:rPr>
          <w:b/>
          <w:sz w:val="28"/>
          <w:szCs w:val="28"/>
          <w:lang w:val="kk-KZ"/>
        </w:rPr>
      </w:pPr>
    </w:p>
    <w:p w:rsidR="00583AEA" w:rsidRPr="00085E57" w:rsidRDefault="00583AEA" w:rsidP="00DF6307">
      <w:pPr>
        <w:ind w:left="142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Несіпбаев Т. Ж</w:t>
      </w:r>
      <w:r w:rsidRPr="00085E57">
        <w:rPr>
          <w:sz w:val="28"/>
          <w:szCs w:val="28"/>
          <w:lang w:val="kk-KZ"/>
        </w:rPr>
        <w:t>ануарлар физиологиясы. қайнар бас.1995ж</w:t>
      </w:r>
    </w:p>
    <w:p w:rsidR="00583AEA" w:rsidRPr="00085E57" w:rsidRDefault="00583AEA" w:rsidP="00DF6307">
      <w:pPr>
        <w:ind w:left="142" w:hanging="142"/>
        <w:rPr>
          <w:sz w:val="28"/>
          <w:szCs w:val="28"/>
          <w:lang w:val="kk-KZ"/>
        </w:rPr>
      </w:pPr>
      <w:r w:rsidRPr="00085E57">
        <w:rPr>
          <w:sz w:val="28"/>
          <w:szCs w:val="28"/>
          <w:lang w:val="kk-KZ"/>
        </w:rPr>
        <w:t>2 Х.С.жумабеков К.Ю.дербышев. Жануарлар патологиялық анатомиясы. Алматы 2011ж</w:t>
      </w:r>
    </w:p>
    <w:p w:rsidR="00583AEA" w:rsidRPr="00085E57" w:rsidRDefault="00583AEA" w:rsidP="00DF6307">
      <w:pPr>
        <w:ind w:left="142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085E57">
        <w:rPr>
          <w:sz w:val="28"/>
          <w:szCs w:val="28"/>
          <w:lang w:val="kk-KZ"/>
        </w:rPr>
        <w:t xml:space="preserve"> Ө.Ығылманұлы Ветеринариялық патлогиялық анатомия.Алматы 2010ж.  </w:t>
      </w:r>
    </w:p>
    <w:p w:rsidR="00583AEA" w:rsidRPr="00085E57" w:rsidRDefault="00583AEA" w:rsidP="00DF6307">
      <w:pPr>
        <w:ind w:left="142" w:hanging="142"/>
        <w:rPr>
          <w:sz w:val="28"/>
          <w:szCs w:val="28"/>
          <w:lang w:val="kk-KZ"/>
        </w:rPr>
      </w:pPr>
    </w:p>
    <w:p w:rsidR="00583AEA" w:rsidRPr="00085E57" w:rsidRDefault="00583AEA" w:rsidP="00DF6307">
      <w:pPr>
        <w:rPr>
          <w:b/>
          <w:sz w:val="28"/>
          <w:szCs w:val="28"/>
          <w:lang w:val="kk-KZ"/>
        </w:rPr>
      </w:pPr>
    </w:p>
    <w:p w:rsidR="00583AEA" w:rsidRPr="00DF6307" w:rsidRDefault="00583AEA">
      <w:pPr>
        <w:rPr>
          <w:lang w:val="kk-KZ"/>
        </w:rPr>
      </w:pPr>
    </w:p>
    <w:sectPr w:rsidR="00583AEA" w:rsidRPr="00DF6307" w:rsidSect="00F9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C2D"/>
    <w:multiLevelType w:val="hybridMultilevel"/>
    <w:tmpl w:val="5906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307"/>
    <w:rsid w:val="0000449F"/>
    <w:rsid w:val="000450B9"/>
    <w:rsid w:val="00085E57"/>
    <w:rsid w:val="000A2AAC"/>
    <w:rsid w:val="000C15EF"/>
    <w:rsid w:val="00452394"/>
    <w:rsid w:val="00490093"/>
    <w:rsid w:val="00583AEA"/>
    <w:rsid w:val="00590BE6"/>
    <w:rsid w:val="00611AC8"/>
    <w:rsid w:val="00896704"/>
    <w:rsid w:val="008A4700"/>
    <w:rsid w:val="00936FA7"/>
    <w:rsid w:val="00A1040E"/>
    <w:rsid w:val="00CE5B75"/>
    <w:rsid w:val="00DF6307"/>
    <w:rsid w:val="00EB36A1"/>
    <w:rsid w:val="00F91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4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630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11AC8"/>
    <w:pPr>
      <w:ind w:left="720"/>
      <w:contextualSpacing/>
    </w:pPr>
  </w:style>
  <w:style w:type="paragraph" w:styleId="NormalWeb">
    <w:name w:val="Normal (Web)"/>
    <w:basedOn w:val="Normal"/>
    <w:uiPriority w:val="99"/>
    <w:rsid w:val="00EB36A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6</Pages>
  <Words>1074</Words>
  <Characters>6126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134</cp:lastModifiedBy>
  <cp:revision>9</cp:revision>
  <cp:lastPrinted>2007-01-14T20:49:00Z</cp:lastPrinted>
  <dcterms:created xsi:type="dcterms:W3CDTF">2018-01-30T03:40:00Z</dcterms:created>
  <dcterms:modified xsi:type="dcterms:W3CDTF">2007-01-14T20:50:00Z</dcterms:modified>
</cp:coreProperties>
</file>